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8247B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8247B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8247B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8247B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04552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11091/030-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8247BB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8247BB" w:rsidRPr="008247BB">
          <w:rPr>
            <w:bCs/>
          </w:rPr>
          <w:t>24</w:t>
        </w:r>
        <w:r w:rsidR="008247BB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04552F" w:rsidRPr="0004552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04552F" w:rsidRPr="0004552F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04552F" w:rsidRPr="0004552F">
          <w:rPr>
            <w:rStyle w:val="aa"/>
          </w:rPr>
          <w:t xml:space="preserve"> Отделение платных медицинских услуг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04552F" w:rsidRPr="0004552F">
          <w:rPr>
            <w:u w:val="single"/>
          </w:rPr>
          <w:t xml:space="preserve"> 11091/030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04552F" w:rsidRPr="0004552F">
          <w:rPr>
            <w:rStyle w:val="aa"/>
          </w:rPr>
          <w:t xml:space="preserve"> Уборщик служебных помещений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04552F" w:rsidRPr="0004552F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04552F" w:rsidRPr="0004552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8247BB" w:rsidRPr="006E3E71" w:rsidTr="00310C71">
        <w:trPr>
          <w:jc w:val="center"/>
        </w:trPr>
        <w:tc>
          <w:tcPr>
            <w:tcW w:w="4678" w:type="dxa"/>
            <w:vAlign w:val="center"/>
          </w:tcPr>
          <w:p w:rsidR="008247BB" w:rsidRPr="006E3E71" w:rsidRDefault="008247BB" w:rsidP="008247B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8247BB" w:rsidRPr="006E3E71" w:rsidRDefault="008247B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8247BB" w:rsidRPr="006E3E71" w:rsidRDefault="008247B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8247BB" w:rsidRPr="006E3E71" w:rsidRDefault="008247B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8247BB" w:rsidRPr="006E3E71" w:rsidRDefault="008247BB" w:rsidP="00AA76D8">
            <w:pPr>
              <w:pStyle w:val="a8"/>
            </w:pPr>
            <w:r>
              <w:t>± 3 %</w:t>
            </w:r>
          </w:p>
        </w:tc>
      </w:tr>
      <w:tr w:rsidR="008247BB" w:rsidRPr="006E3E71" w:rsidTr="00310C71">
        <w:trPr>
          <w:jc w:val="center"/>
        </w:trPr>
        <w:tc>
          <w:tcPr>
            <w:tcW w:w="4678" w:type="dxa"/>
            <w:vAlign w:val="center"/>
          </w:tcPr>
          <w:p w:rsidR="008247BB" w:rsidRDefault="008247BB" w:rsidP="008247B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8247BB" w:rsidRDefault="008247B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8247BB" w:rsidRDefault="008247BB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8247BB" w:rsidRDefault="008247BB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8247BB" w:rsidRDefault="008247BB" w:rsidP="00AA76D8">
            <w:pPr>
              <w:pStyle w:val="a8"/>
            </w:pPr>
            <w:r>
              <w:t>± 1.8 с</w:t>
            </w:r>
          </w:p>
        </w:tc>
      </w:tr>
      <w:tr w:rsidR="008247BB" w:rsidRPr="006E3E71" w:rsidTr="00310C71">
        <w:trPr>
          <w:jc w:val="center"/>
        </w:trPr>
        <w:tc>
          <w:tcPr>
            <w:tcW w:w="4678" w:type="dxa"/>
            <w:vAlign w:val="center"/>
          </w:tcPr>
          <w:p w:rsidR="008247BB" w:rsidRDefault="008247BB" w:rsidP="008247BB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8247BB" w:rsidRDefault="008247BB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8247BB" w:rsidRDefault="008247BB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8247BB" w:rsidRDefault="008247BB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8247BB" w:rsidRDefault="008247BB" w:rsidP="00AA76D8">
            <w:pPr>
              <w:pStyle w:val="a8"/>
            </w:pPr>
            <w:r>
              <w:t>± 20 `</w:t>
            </w:r>
          </w:p>
        </w:tc>
      </w:tr>
      <w:tr w:rsidR="008247BB" w:rsidRPr="006E3E71" w:rsidTr="00310C71">
        <w:trPr>
          <w:jc w:val="center"/>
        </w:trPr>
        <w:tc>
          <w:tcPr>
            <w:tcW w:w="4678" w:type="dxa"/>
            <w:vAlign w:val="center"/>
          </w:tcPr>
          <w:p w:rsidR="008247BB" w:rsidRDefault="008247BB" w:rsidP="008247B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8247BB" w:rsidRDefault="008247B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8247BB" w:rsidRDefault="008247B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8247BB" w:rsidRDefault="008247B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8247BB" w:rsidRDefault="008247BB" w:rsidP="00AA76D8">
            <w:pPr>
              <w:pStyle w:val="a8"/>
            </w:pPr>
            <w:r>
              <w:t>± 0,20мм; ± 0,30 см; ± 0,40 дм</w:t>
            </w:r>
          </w:p>
        </w:tc>
      </w:tr>
      <w:tr w:rsidR="008247BB" w:rsidRPr="006E3E71" w:rsidTr="00310C71">
        <w:trPr>
          <w:jc w:val="center"/>
        </w:trPr>
        <w:tc>
          <w:tcPr>
            <w:tcW w:w="4678" w:type="dxa"/>
            <w:vAlign w:val="center"/>
          </w:tcPr>
          <w:p w:rsidR="008247BB" w:rsidRDefault="008247BB" w:rsidP="008247B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8247BB" w:rsidRDefault="008247B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8247BB" w:rsidRDefault="008247B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8247BB" w:rsidRDefault="008247B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8247BB" w:rsidRDefault="008247B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247BB" w:rsidRPr="008247BB" w:rsidRDefault="004E0E1E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8247BB" w:rsidRPr="008247BB">
        <w:t>- Паспорт динамометра станового ДС-200. 000.00 ПС;</w:t>
      </w:r>
    </w:p>
    <w:p w:rsidR="008247BB" w:rsidRPr="008247BB" w:rsidRDefault="008247BB" w:rsidP="00AD14A4">
      <w:r w:rsidRPr="008247BB">
        <w:t>- Паспорт секундомера механического СОСпр-2б-2-000;</w:t>
      </w:r>
    </w:p>
    <w:p w:rsidR="008247BB" w:rsidRPr="008247BB" w:rsidRDefault="008247BB" w:rsidP="00AD14A4">
      <w:r w:rsidRPr="008247BB">
        <w:t>- Руководство по эксплуатации угломера с нониусом типа 4 4УМ.000 РЭ;</w:t>
      </w:r>
    </w:p>
    <w:p w:rsidR="008247BB" w:rsidRPr="008247BB" w:rsidRDefault="008247BB" w:rsidP="00AD14A4">
      <w:r w:rsidRPr="008247BB">
        <w:t>- Паспорт рулетки Р50УЗК;</w:t>
      </w:r>
    </w:p>
    <w:p w:rsidR="008247BB" w:rsidRPr="008247BB" w:rsidRDefault="008247BB" w:rsidP="00AD14A4">
      <w:r w:rsidRPr="008247BB">
        <w:t>- Руководство по эксплуатации весов электронных подвесных ВНТ;</w:t>
      </w:r>
    </w:p>
    <w:p w:rsidR="00576095" w:rsidRPr="006E3E71" w:rsidRDefault="008247BB" w:rsidP="00AD14A4">
      <w:r w:rsidRPr="008247B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4E0E1E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4E0E1E" w:rsidP="005859B9">
      <w:fldSimple w:instr=" DOCVARIABLE operac \* MERGEFORMAT ">
        <w:r w:rsidR="0004552F" w:rsidRPr="0004552F">
          <w:t xml:space="preserve"> Уборка служебных помещений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247B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8247B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8247B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8247B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8247BB" w:rsidRPr="008247BB">
          <w:rPr>
            <w:bCs/>
          </w:rPr>
          <w:t>-</w:t>
        </w:r>
        <w:r w:rsidR="008247BB" w:rsidRPr="008247BB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8247BB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247BB" w:rsidTr="008247B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247BB" w:rsidRDefault="008247BB" w:rsidP="00AA46ED">
            <w:pPr>
              <w:pStyle w:val="a8"/>
            </w:pPr>
            <w:r w:rsidRPr="008247B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247B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247BB" w:rsidRDefault="008247BB" w:rsidP="00AA46ED">
            <w:pPr>
              <w:pStyle w:val="a8"/>
            </w:pPr>
            <w:r w:rsidRPr="008247B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247B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247B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247B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247BB" w:rsidRDefault="008247BB" w:rsidP="00AA46ED">
            <w:pPr>
              <w:pStyle w:val="a8"/>
            </w:pPr>
            <w:r w:rsidRPr="008247BB">
              <w:t>Митяева Ольга Александровна</w:t>
            </w:r>
          </w:p>
        </w:tc>
      </w:tr>
      <w:tr w:rsidR="00AA46ED" w:rsidRPr="008247B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247BB" w:rsidRDefault="008247BB" w:rsidP="00AA46ED">
            <w:pPr>
              <w:pStyle w:val="a8"/>
              <w:rPr>
                <w:b/>
                <w:vertAlign w:val="superscript"/>
              </w:rPr>
            </w:pPr>
            <w:r w:rsidRPr="008247B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247B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247BB" w:rsidRDefault="008247BB" w:rsidP="00AA46ED">
            <w:pPr>
              <w:pStyle w:val="a8"/>
              <w:rPr>
                <w:b/>
                <w:vertAlign w:val="superscript"/>
              </w:rPr>
            </w:pPr>
            <w:r w:rsidRPr="008247B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247B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247BB" w:rsidRDefault="008247BB" w:rsidP="00AA46ED">
            <w:pPr>
              <w:pStyle w:val="a8"/>
              <w:rPr>
                <w:b/>
                <w:vertAlign w:val="superscript"/>
              </w:rPr>
            </w:pPr>
            <w:r w:rsidRPr="008247B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247B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247BB" w:rsidRDefault="008247BB" w:rsidP="00AA46ED">
            <w:pPr>
              <w:pStyle w:val="a8"/>
              <w:rPr>
                <w:b/>
                <w:vertAlign w:val="superscript"/>
              </w:rPr>
            </w:pPr>
            <w:r w:rsidRPr="008247B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8247BB" w:rsidTr="008247B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8247BB" w:rsidRDefault="008247BB" w:rsidP="00AA76D8">
            <w:pPr>
              <w:pStyle w:val="a8"/>
            </w:pPr>
            <w:r w:rsidRPr="008247B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8247B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8247BB" w:rsidRDefault="008247BB" w:rsidP="00AA76D8">
            <w:pPr>
              <w:pStyle w:val="a8"/>
            </w:pPr>
            <w:r w:rsidRPr="008247B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8247B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8247B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8247B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8247BB" w:rsidRDefault="008247BB" w:rsidP="00AA76D8">
            <w:pPr>
              <w:pStyle w:val="a8"/>
            </w:pPr>
            <w:r w:rsidRPr="008247BB">
              <w:t>Лукичев Дмитрий Олегович</w:t>
            </w:r>
          </w:p>
        </w:tc>
      </w:tr>
      <w:tr w:rsidR="00AA76D8" w:rsidRPr="008247B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8247BB" w:rsidRDefault="008247BB" w:rsidP="00AA76D8">
            <w:pPr>
              <w:pStyle w:val="a8"/>
              <w:rPr>
                <w:b/>
                <w:vertAlign w:val="superscript"/>
              </w:rPr>
            </w:pPr>
            <w:r w:rsidRPr="008247B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8247B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8247BB" w:rsidRDefault="008247BB" w:rsidP="00AA76D8">
            <w:pPr>
              <w:pStyle w:val="a8"/>
              <w:rPr>
                <w:b/>
                <w:vertAlign w:val="superscript"/>
              </w:rPr>
            </w:pPr>
            <w:r w:rsidRPr="008247B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8247B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8247BB" w:rsidRDefault="008247BB" w:rsidP="00AA76D8">
            <w:pPr>
              <w:pStyle w:val="a8"/>
              <w:rPr>
                <w:b/>
                <w:vertAlign w:val="superscript"/>
              </w:rPr>
            </w:pPr>
            <w:r w:rsidRPr="008247B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8247B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8247BB" w:rsidRDefault="008247BB" w:rsidP="00AA76D8">
            <w:pPr>
              <w:pStyle w:val="a8"/>
              <w:rPr>
                <w:b/>
                <w:vertAlign w:val="superscript"/>
              </w:rPr>
            </w:pPr>
            <w:r w:rsidRPr="008247B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7BB" w:rsidRDefault="008247BB" w:rsidP="0076042D">
      <w:pPr>
        <w:pStyle w:val="a9"/>
      </w:pPr>
      <w:r>
        <w:separator/>
      </w:r>
    </w:p>
  </w:endnote>
  <w:endnote w:type="continuationSeparator" w:id="0">
    <w:p w:rsidR="008247BB" w:rsidRDefault="008247B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04552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11091/030-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4E0E1E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4E0E1E" w:rsidRPr="00310C71">
            <w:rPr>
              <w:rStyle w:val="ad"/>
              <w:sz w:val="20"/>
              <w:szCs w:val="20"/>
            </w:rPr>
            <w:fldChar w:fldCharType="separate"/>
          </w:r>
          <w:r w:rsidR="0004552F">
            <w:rPr>
              <w:rStyle w:val="ad"/>
              <w:noProof/>
              <w:sz w:val="20"/>
              <w:szCs w:val="20"/>
            </w:rPr>
            <w:t>1</w:t>
          </w:r>
          <w:r w:rsidR="004E0E1E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4552F" w:rsidRPr="0004552F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7BB" w:rsidRDefault="008247BB" w:rsidP="0076042D">
      <w:pPr>
        <w:pStyle w:val="a9"/>
      </w:pPr>
      <w:r>
        <w:separator/>
      </w:r>
    </w:p>
  </w:footnote>
  <w:footnote w:type="continuationSeparator" w:id="0">
    <w:p w:rsidR="008247BB" w:rsidRDefault="008247B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платных медицинских услуг"/>
    <w:docVar w:name="chk_smena" w:val="1"/>
    <w:docVar w:name="class" w:val=" 2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24.11.2016"/>
    <w:docVar w:name="grid_data" w:val="6.8;5;30;1.1;0.8;60; "/>
    <w:docVar w:name="grid_data231" w:val="1.1;60;1; "/>
    <w:docVar w:name="grid_data232" w:val="6.8;40;1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0- ТЖ "/>
    <w:docVar w:name="num_form" w:val="2"/>
    <w:docVar w:name="oborud" w:val=" Уборочный инвентарь "/>
    <w:docVar w:name="operac" w:val=" Уборка служебных помеще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02C38555DE7435EB9702E41056E11FE"/>
    <w:docVar w:name="rm_id" w:val="161"/>
    <w:docVar w:name="rm_name" w:val=" Уборщик служебных помещений "/>
    <w:docVar w:name="rm_number" w:val=" 11091/030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480"/>
    <w:docVar w:name="tools" w:val=" Моющие средства "/>
    <w:docVar w:name="version" w:val="51"/>
  </w:docVars>
  <w:rsids>
    <w:rsidRoot w:val="004E0E1E"/>
    <w:rsid w:val="00025683"/>
    <w:rsid w:val="0004552F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4E0E1E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247BB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2016-11-24T11:48:00Z</dcterms:created>
  <dcterms:modified xsi:type="dcterms:W3CDTF">2016-11-25T06:23:00Z</dcterms:modified>
</cp:coreProperties>
</file>